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544" w:rsidRPr="00EE4658" w:rsidRDefault="00E42544" w:rsidP="00EE4658">
      <w:pPr>
        <w:jc w:val="center"/>
        <w:rPr>
          <w:sz w:val="28"/>
          <w:szCs w:val="28"/>
        </w:rPr>
      </w:pPr>
      <w:r w:rsidRPr="00EE4658">
        <w:rPr>
          <w:sz w:val="28"/>
          <w:szCs w:val="28"/>
        </w:rPr>
        <w:t>Информация</w:t>
      </w:r>
    </w:p>
    <w:p w:rsidR="00E42544" w:rsidRDefault="00E42544" w:rsidP="00EE4658">
      <w:pPr>
        <w:jc w:val="center"/>
        <w:rPr>
          <w:sz w:val="28"/>
          <w:szCs w:val="28"/>
        </w:rPr>
      </w:pPr>
      <w:r w:rsidRPr="00EE4658">
        <w:rPr>
          <w:sz w:val="28"/>
          <w:szCs w:val="28"/>
        </w:rPr>
        <w:t xml:space="preserve">о  доходах, об имуществе и обязательствах имущественного характера </w:t>
      </w:r>
      <w:r>
        <w:rPr>
          <w:sz w:val="28"/>
          <w:szCs w:val="28"/>
        </w:rPr>
        <w:t>руководителей муниципальных учреждений города Шахты  и членов их семей за 2018 год.</w:t>
      </w:r>
      <w:bookmarkStart w:id="0" w:name="_GoBack"/>
      <w:bookmarkEnd w:id="0"/>
    </w:p>
    <w:p w:rsidR="00E42544" w:rsidRPr="00EE4658" w:rsidRDefault="00E42544" w:rsidP="00EE4658">
      <w:pPr>
        <w:jc w:val="center"/>
        <w:rPr>
          <w:sz w:val="28"/>
          <w:szCs w:val="28"/>
        </w:rPr>
      </w:pPr>
    </w:p>
    <w:tbl>
      <w:tblPr>
        <w:tblW w:w="161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7"/>
        <w:gridCol w:w="1702"/>
        <w:gridCol w:w="2100"/>
        <w:gridCol w:w="1500"/>
        <w:gridCol w:w="1800"/>
        <w:gridCol w:w="776"/>
        <w:gridCol w:w="924"/>
        <w:gridCol w:w="1200"/>
        <w:gridCol w:w="729"/>
        <w:gridCol w:w="800"/>
        <w:gridCol w:w="1971"/>
        <w:gridCol w:w="1400"/>
        <w:gridCol w:w="500"/>
      </w:tblGrid>
      <w:tr w:rsidR="00E42544" w:rsidRPr="00396E22" w:rsidTr="00396E22">
        <w:trPr>
          <w:cantSplit/>
          <w:trHeight w:val="1408"/>
        </w:trPr>
        <w:tc>
          <w:tcPr>
            <w:tcW w:w="707" w:type="dxa"/>
            <w:vMerge w:val="restart"/>
            <w:vAlign w:val="center"/>
          </w:tcPr>
          <w:p w:rsidR="00E42544" w:rsidRPr="00C64386" w:rsidRDefault="00E42544" w:rsidP="00C64386">
            <w:pPr>
              <w:jc w:val="center"/>
              <w:rPr>
                <w:sz w:val="24"/>
                <w:szCs w:val="24"/>
              </w:rPr>
            </w:pPr>
          </w:p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№</w:t>
            </w:r>
          </w:p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п/п</w:t>
            </w:r>
          </w:p>
        </w:tc>
        <w:tc>
          <w:tcPr>
            <w:tcW w:w="1702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2100" w:type="dxa"/>
            <w:vMerge w:val="restart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Должность</w:t>
            </w:r>
          </w:p>
        </w:tc>
        <w:tc>
          <w:tcPr>
            <w:tcW w:w="5000" w:type="dxa"/>
            <w:gridSpan w:val="4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729" w:type="dxa"/>
            <w:gridSpan w:val="3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71" w:type="dxa"/>
            <w:vMerge w:val="restart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400" w:type="dxa"/>
            <w:vMerge w:val="restart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500" w:type="dxa"/>
            <w:vMerge w:val="restart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pacing w:val="-20"/>
              </w:rPr>
            </w:pPr>
            <w:r w:rsidRPr="00396E22">
              <w:rPr>
                <w:spacing w:val="-20"/>
              </w:rPr>
              <w:t>Сведения об источниках получения средств, за счет которых совершена сделка</w:t>
            </w:r>
            <w:r w:rsidRPr="00396E22">
              <w:rPr>
                <w:spacing w:val="-20"/>
                <w:vertAlign w:val="superscript"/>
              </w:rPr>
              <w:footnoteReference w:id="1"/>
            </w:r>
          </w:p>
        </w:tc>
      </w:tr>
      <w:tr w:rsidR="00E42544" w:rsidRPr="00396E22" w:rsidTr="00396E22">
        <w:trPr>
          <w:cantSplit/>
          <w:trHeight w:val="1830"/>
        </w:trPr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0" w:type="dxa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Вид объекта</w:t>
            </w:r>
          </w:p>
        </w:tc>
        <w:tc>
          <w:tcPr>
            <w:tcW w:w="1800" w:type="dxa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  <w:lang w:val="en-US"/>
              </w:rPr>
            </w:pPr>
            <w:r w:rsidRPr="00396E22">
              <w:rPr>
                <w:sz w:val="24"/>
                <w:szCs w:val="24"/>
              </w:rPr>
              <w:t>Площадь</w:t>
            </w:r>
          </w:p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 xml:space="preserve"> (кв.м.)</w:t>
            </w:r>
          </w:p>
        </w:tc>
        <w:tc>
          <w:tcPr>
            <w:tcW w:w="924" w:type="dxa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00" w:type="dxa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Вид объекта</w:t>
            </w:r>
          </w:p>
        </w:tc>
        <w:tc>
          <w:tcPr>
            <w:tcW w:w="729" w:type="dxa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Площадь</w:t>
            </w:r>
          </w:p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(кв.м.)</w:t>
            </w:r>
          </w:p>
        </w:tc>
        <w:tc>
          <w:tcPr>
            <w:tcW w:w="800" w:type="dxa"/>
            <w:textDirection w:val="btLr"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  <w:r w:rsidRPr="00396E22">
              <w:rPr>
                <w:sz w:val="24"/>
                <w:szCs w:val="24"/>
              </w:rPr>
              <w:t>Страна расположения</w:t>
            </w:r>
          </w:p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4"/>
                <w:szCs w:val="24"/>
              </w:rPr>
            </w:pPr>
          </w:p>
        </w:tc>
      </w:tr>
      <w:tr w:rsidR="00E42544" w:rsidRPr="00396E22" w:rsidTr="00396E22">
        <w:trPr>
          <w:trHeight w:val="2266"/>
        </w:trPr>
        <w:tc>
          <w:tcPr>
            <w:tcW w:w="707" w:type="dxa"/>
            <w:vMerge w:val="restart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1.</w:t>
            </w:r>
          </w:p>
        </w:tc>
        <w:tc>
          <w:tcPr>
            <w:tcW w:w="1702" w:type="dxa"/>
          </w:tcPr>
          <w:p w:rsidR="00E42544" w:rsidRPr="00396E22" w:rsidRDefault="00E42544" w:rsidP="00774135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Кленин</w:t>
            </w:r>
          </w:p>
          <w:p w:rsidR="00E42544" w:rsidRPr="00396E22" w:rsidRDefault="00E42544" w:rsidP="00774135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Павел Николаевич</w:t>
            </w:r>
          </w:p>
        </w:tc>
        <w:tc>
          <w:tcPr>
            <w:tcW w:w="2100" w:type="dxa"/>
          </w:tcPr>
          <w:p w:rsidR="00E42544" w:rsidRPr="00396E22" w:rsidRDefault="00E42544" w:rsidP="00774135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Директор МКУ г.Шахты «Шахтыстрой</w:t>
            </w:r>
          </w:p>
          <w:p w:rsidR="00E42544" w:rsidRPr="00396E22" w:rsidRDefault="00E42544" w:rsidP="00774135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заказчик»</w:t>
            </w:r>
          </w:p>
        </w:tc>
        <w:tc>
          <w:tcPr>
            <w:tcW w:w="1500" w:type="dxa"/>
          </w:tcPr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</w:tcPr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</w:tcPr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127,5</w:t>
            </w:r>
          </w:p>
        </w:tc>
        <w:tc>
          <w:tcPr>
            <w:tcW w:w="924" w:type="dxa"/>
          </w:tcPr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</w:tcPr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</w:tcPr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</w:tcPr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</w:tcPr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автомобиль Мерседес Бенц,</w:t>
            </w:r>
          </w:p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автомобиль Нисан </w:t>
            </w:r>
            <w:r w:rsidRPr="00396E22">
              <w:rPr>
                <w:sz w:val="22"/>
                <w:szCs w:val="22"/>
                <w:lang w:val="en-US"/>
              </w:rPr>
              <w:t>X</w:t>
            </w:r>
            <w:r w:rsidRPr="00396E22">
              <w:rPr>
                <w:sz w:val="22"/>
                <w:szCs w:val="22"/>
              </w:rPr>
              <w:t>-</w:t>
            </w:r>
            <w:r w:rsidRPr="00396E22">
              <w:rPr>
                <w:sz w:val="22"/>
                <w:szCs w:val="22"/>
                <w:lang w:val="en-US"/>
              </w:rPr>
              <w:t>TRAIL</w:t>
            </w:r>
            <w:r w:rsidRPr="00396E22">
              <w:rPr>
                <w:sz w:val="22"/>
                <w:szCs w:val="22"/>
              </w:rPr>
              <w:t>,</w:t>
            </w:r>
          </w:p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автомобиль </w:t>
            </w:r>
            <w:r w:rsidRPr="00396E22">
              <w:rPr>
                <w:sz w:val="22"/>
                <w:szCs w:val="22"/>
                <w:lang w:val="en-US"/>
              </w:rPr>
              <w:t>RANGE</w:t>
            </w:r>
            <w:r w:rsidRPr="00396E22">
              <w:rPr>
                <w:sz w:val="22"/>
                <w:szCs w:val="22"/>
              </w:rPr>
              <w:t xml:space="preserve"> </w:t>
            </w:r>
            <w:r w:rsidRPr="00396E22">
              <w:rPr>
                <w:sz w:val="22"/>
                <w:szCs w:val="22"/>
                <w:lang w:val="en-US"/>
              </w:rPr>
              <w:t>ROVER</w:t>
            </w:r>
            <w:r w:rsidRPr="00396E22">
              <w:rPr>
                <w:sz w:val="22"/>
                <w:szCs w:val="22"/>
              </w:rPr>
              <w:t>,</w:t>
            </w:r>
          </w:p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грузовой автомобиль ГАЗ 2834 </w:t>
            </w:r>
            <w:r w:rsidRPr="00396E22">
              <w:rPr>
                <w:sz w:val="22"/>
                <w:szCs w:val="22"/>
                <w:lang w:val="en-US"/>
              </w:rPr>
              <w:t>DE</w:t>
            </w:r>
            <w:r w:rsidRPr="00396E22">
              <w:rPr>
                <w:sz w:val="22"/>
                <w:szCs w:val="22"/>
              </w:rPr>
              <w:t>,</w:t>
            </w:r>
          </w:p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грузовой автомобиль ФРЕЙТЛАЙНЕР </w:t>
            </w:r>
            <w:r w:rsidRPr="00396E22">
              <w:rPr>
                <w:sz w:val="22"/>
                <w:szCs w:val="22"/>
                <w:lang w:val="en-US"/>
              </w:rPr>
              <w:t>CL</w:t>
            </w:r>
            <w:r w:rsidRPr="00396E22">
              <w:rPr>
                <w:sz w:val="22"/>
                <w:szCs w:val="22"/>
              </w:rPr>
              <w:t>112064</w:t>
            </w:r>
            <w:r w:rsidRPr="00396E22">
              <w:rPr>
                <w:sz w:val="22"/>
                <w:szCs w:val="22"/>
                <w:lang w:val="en-US"/>
              </w:rPr>
              <w:t>ST</w:t>
            </w:r>
            <w:r w:rsidRPr="00396E22">
              <w:rPr>
                <w:sz w:val="22"/>
                <w:szCs w:val="22"/>
              </w:rPr>
              <w:t>,</w:t>
            </w:r>
          </w:p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полуприцеп самосвал ВАИЕЛТОН НВ-3, полуприцеп самосвал </w:t>
            </w:r>
            <w:r w:rsidRPr="00396E22">
              <w:rPr>
                <w:sz w:val="22"/>
                <w:szCs w:val="22"/>
                <w:lang w:val="en-US"/>
              </w:rPr>
              <w:t>WIELTON</w:t>
            </w:r>
            <w:r w:rsidRPr="00396E22">
              <w:rPr>
                <w:sz w:val="22"/>
                <w:szCs w:val="22"/>
              </w:rPr>
              <w:t xml:space="preserve"> </w:t>
            </w:r>
            <w:r w:rsidRPr="00396E22">
              <w:rPr>
                <w:sz w:val="22"/>
                <w:szCs w:val="22"/>
                <w:lang w:val="en-US"/>
              </w:rPr>
              <w:t>NW</w:t>
            </w:r>
            <w:r w:rsidRPr="00396E22">
              <w:rPr>
                <w:sz w:val="22"/>
                <w:szCs w:val="22"/>
              </w:rPr>
              <w:t xml:space="preserve">, полуприцеп самосвал БЕРГЕР </w:t>
            </w:r>
          </w:p>
        </w:tc>
        <w:tc>
          <w:tcPr>
            <w:tcW w:w="1400" w:type="dxa"/>
          </w:tcPr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84758,03</w:t>
            </w:r>
          </w:p>
        </w:tc>
        <w:tc>
          <w:tcPr>
            <w:tcW w:w="500" w:type="dxa"/>
          </w:tcPr>
          <w:p w:rsidR="00E42544" w:rsidRPr="00396E22" w:rsidRDefault="00E42544" w:rsidP="00774135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  <w:tr w:rsidR="00E42544" w:rsidRPr="00396E22" w:rsidTr="00E12FFE">
        <w:trPr>
          <w:trHeight w:val="349"/>
        </w:trPr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E42544" w:rsidRPr="00396E22" w:rsidRDefault="00E42544" w:rsidP="00396E22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супруга</w:t>
            </w:r>
          </w:p>
        </w:tc>
        <w:tc>
          <w:tcPr>
            <w:tcW w:w="2100" w:type="dxa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276000,00</w:t>
            </w:r>
          </w:p>
        </w:tc>
        <w:tc>
          <w:tcPr>
            <w:tcW w:w="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  <w:tr w:rsidR="00E42544" w:rsidRPr="00396E22" w:rsidTr="00396E22"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E42544" w:rsidRPr="00396E22" w:rsidRDefault="00E42544" w:rsidP="00396E22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00" w:type="dxa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500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  <w:tr w:rsidR="00E42544" w:rsidRPr="00396E22" w:rsidTr="00396E22"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E42544" w:rsidRPr="00396E22" w:rsidRDefault="00E42544" w:rsidP="00396E22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00" w:type="dxa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500" w:type="dxa"/>
            <w:vAlign w:val="center"/>
          </w:tcPr>
          <w:p w:rsidR="00E42544" w:rsidRPr="00396E22" w:rsidRDefault="00E42544" w:rsidP="008408B7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  <w:tr w:rsidR="00E42544" w:rsidRPr="00396E22" w:rsidTr="00396E22">
        <w:trPr>
          <w:trHeight w:val="1559"/>
        </w:trPr>
        <w:tc>
          <w:tcPr>
            <w:tcW w:w="707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2.</w:t>
            </w:r>
          </w:p>
        </w:tc>
        <w:tc>
          <w:tcPr>
            <w:tcW w:w="1702" w:type="dxa"/>
            <w:vMerge w:val="restart"/>
          </w:tcPr>
          <w:p w:rsidR="00E42544" w:rsidRPr="00396E22" w:rsidRDefault="00E42544" w:rsidP="00396E22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Данилкина </w:t>
            </w:r>
          </w:p>
          <w:p w:rsidR="00E42544" w:rsidRPr="00396E22" w:rsidRDefault="00E42544" w:rsidP="00396E22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Вера Николаевна</w:t>
            </w:r>
          </w:p>
        </w:tc>
        <w:tc>
          <w:tcPr>
            <w:tcW w:w="2100" w:type="dxa"/>
            <w:vMerge w:val="restart"/>
          </w:tcPr>
          <w:p w:rsidR="00E42544" w:rsidRPr="00396E22" w:rsidRDefault="00E42544" w:rsidP="00396E22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И.о. директора МКУ г.Шахты «Управление по делам гражданской обороны, предупреждения и ликвидации чрезвычайных ситуаций»</w:t>
            </w: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63,9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автомобиль </w:t>
            </w:r>
          </w:p>
          <w:p w:rsidR="00E42544" w:rsidRPr="00396E22" w:rsidRDefault="00E42544" w:rsidP="00C64386">
            <w:pPr>
              <w:jc w:val="center"/>
              <w:rPr>
                <w:sz w:val="22"/>
                <w:szCs w:val="22"/>
                <w:lang w:val="en-US"/>
              </w:rPr>
            </w:pPr>
            <w:r w:rsidRPr="00396E22">
              <w:rPr>
                <w:bCs/>
                <w:sz w:val="22"/>
                <w:szCs w:val="22"/>
                <w:lang w:val="en-US"/>
              </w:rPr>
              <w:t xml:space="preserve">KIA </w:t>
            </w:r>
            <w:smartTag w:uri="urn:schemas-microsoft-com:office:smarttags" w:element="place">
              <w:r w:rsidRPr="00396E22">
                <w:rPr>
                  <w:bCs/>
                  <w:sz w:val="22"/>
                  <w:szCs w:val="22"/>
                  <w:lang w:val="en-US"/>
                </w:rPr>
                <w:t>RIO</w:t>
              </w:r>
            </w:smartTag>
          </w:p>
        </w:tc>
        <w:tc>
          <w:tcPr>
            <w:tcW w:w="14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843122,01</w:t>
            </w:r>
          </w:p>
        </w:tc>
        <w:tc>
          <w:tcPr>
            <w:tcW w:w="5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  <w:tr w:rsidR="00E42544" w:rsidRPr="00396E22" w:rsidTr="00E12FFE">
        <w:trPr>
          <w:trHeight w:val="859"/>
        </w:trPr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гараж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21,5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396E22">
        <w:tc>
          <w:tcPr>
            <w:tcW w:w="707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3.</w:t>
            </w:r>
          </w:p>
        </w:tc>
        <w:tc>
          <w:tcPr>
            <w:tcW w:w="1702" w:type="dxa"/>
            <w:vMerge w:val="restart"/>
          </w:tcPr>
          <w:p w:rsidR="00E42544" w:rsidRPr="00396E22" w:rsidRDefault="00E42544" w:rsidP="00396E22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Зверева Ирина Александровна</w:t>
            </w:r>
          </w:p>
        </w:tc>
        <w:tc>
          <w:tcPr>
            <w:tcW w:w="2100" w:type="dxa"/>
            <w:vMerge w:val="restart"/>
          </w:tcPr>
          <w:p w:rsidR="00E42544" w:rsidRPr="00396E22" w:rsidRDefault="00E42544" w:rsidP="00396E22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Директор МАУ «МФЦ г.Шахты»</w:t>
            </w: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Долевая 91/100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5800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396E22">
              <w:rPr>
                <w:sz w:val="22"/>
                <w:szCs w:val="22"/>
              </w:rPr>
              <w:t xml:space="preserve">втомобиль </w:t>
            </w:r>
          </w:p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Шевроле Авео</w:t>
            </w:r>
            <w:r>
              <w:rPr>
                <w:sz w:val="22"/>
                <w:szCs w:val="22"/>
              </w:rPr>
              <w:t>,</w:t>
            </w:r>
          </w:p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396E22">
              <w:rPr>
                <w:sz w:val="22"/>
                <w:szCs w:val="22"/>
              </w:rPr>
              <w:t>втомобиль Фольксваген Туарег</w:t>
            </w:r>
          </w:p>
        </w:tc>
        <w:tc>
          <w:tcPr>
            <w:tcW w:w="14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1254892,86</w:t>
            </w:r>
          </w:p>
        </w:tc>
        <w:tc>
          <w:tcPr>
            <w:tcW w:w="5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  <w:tr w:rsidR="00E42544" w:rsidRPr="00396E22" w:rsidTr="00396E22"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Долевая 9/100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5800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E12FFE">
        <w:trPr>
          <w:trHeight w:val="395"/>
        </w:trPr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61,9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396E22"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Долевая 2/3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50,4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E12FFE">
        <w:trPr>
          <w:trHeight w:val="343"/>
        </w:trPr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Склад ГСМ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697,5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396E22"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680,2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396E22"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105,6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396E22"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Нежилое помещение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61,6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396E22">
        <w:trPr>
          <w:trHeight w:val="562"/>
        </w:trPr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2100" w:type="dxa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63,6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Россия              </w:t>
            </w:r>
          </w:p>
        </w:tc>
        <w:tc>
          <w:tcPr>
            <w:tcW w:w="12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E42544" w:rsidRDefault="00E42544" w:rsidP="00C643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396E22">
              <w:rPr>
                <w:sz w:val="22"/>
                <w:szCs w:val="22"/>
              </w:rPr>
              <w:t>втомобиль</w:t>
            </w:r>
          </w:p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 Ваз 21214</w:t>
            </w:r>
          </w:p>
        </w:tc>
        <w:tc>
          <w:tcPr>
            <w:tcW w:w="14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419131,59</w:t>
            </w:r>
          </w:p>
        </w:tc>
        <w:tc>
          <w:tcPr>
            <w:tcW w:w="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  <w:tr w:rsidR="00E42544" w:rsidRPr="00396E22" w:rsidTr="00E12FFE">
        <w:trPr>
          <w:trHeight w:val="723"/>
        </w:trPr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00" w:type="dxa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квартира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Долевая 1/3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50,4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  <w:tr w:rsidR="00E42544" w:rsidRPr="00396E22" w:rsidTr="00396E22">
        <w:trPr>
          <w:trHeight w:val="499"/>
        </w:trPr>
        <w:tc>
          <w:tcPr>
            <w:tcW w:w="707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1702" w:type="dxa"/>
            <w:vMerge w:val="restart"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Медведев</w:t>
            </w:r>
          </w:p>
          <w:p w:rsidR="00E42544" w:rsidRPr="00396E22" w:rsidRDefault="00E42544" w:rsidP="008226E9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 xml:space="preserve"> Олег Валерьевич</w:t>
            </w:r>
          </w:p>
        </w:tc>
        <w:tc>
          <w:tcPr>
            <w:tcW w:w="2100" w:type="dxa"/>
            <w:vMerge w:val="restart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Директор МКУ «Департамент городского хозяйства»</w:t>
            </w:r>
          </w:p>
        </w:tc>
        <w:tc>
          <w:tcPr>
            <w:tcW w:w="15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Жилой дом</w:t>
            </w:r>
          </w:p>
        </w:tc>
        <w:tc>
          <w:tcPr>
            <w:tcW w:w="729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49,9</w:t>
            </w:r>
          </w:p>
        </w:tc>
        <w:tc>
          <w:tcPr>
            <w:tcW w:w="800" w:type="dxa"/>
            <w:vAlign w:val="center"/>
          </w:tcPr>
          <w:p w:rsidR="00E42544" w:rsidRPr="00396E22" w:rsidRDefault="00E42544" w:rsidP="00C64386">
            <w:pPr>
              <w:jc w:val="center"/>
              <w:rPr>
                <w:spacing w:val="-20"/>
              </w:rPr>
            </w:pPr>
            <w:r w:rsidRPr="00396E22">
              <w:rPr>
                <w:spacing w:val="-20"/>
              </w:rPr>
              <w:t>Россия</w:t>
            </w:r>
          </w:p>
        </w:tc>
        <w:tc>
          <w:tcPr>
            <w:tcW w:w="1971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Автомобиль ГАЗ 31105</w:t>
            </w:r>
          </w:p>
        </w:tc>
        <w:tc>
          <w:tcPr>
            <w:tcW w:w="14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632819,88</w:t>
            </w:r>
          </w:p>
        </w:tc>
        <w:tc>
          <w:tcPr>
            <w:tcW w:w="5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  <w:tr w:rsidR="00E42544" w:rsidRPr="00396E22" w:rsidTr="00E12FFE">
        <w:trPr>
          <w:trHeight w:val="693"/>
        </w:trPr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6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4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t>Земельны</w:t>
            </w:r>
            <w:r w:rsidRPr="00396E22">
              <w:rPr>
                <w:sz w:val="22"/>
                <w:szCs w:val="22"/>
              </w:rPr>
              <w:t>й участок</w:t>
            </w:r>
          </w:p>
        </w:tc>
        <w:tc>
          <w:tcPr>
            <w:tcW w:w="729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588,0</w:t>
            </w:r>
          </w:p>
        </w:tc>
        <w:tc>
          <w:tcPr>
            <w:tcW w:w="800" w:type="dxa"/>
            <w:vAlign w:val="center"/>
          </w:tcPr>
          <w:p w:rsidR="00E42544" w:rsidRPr="00396E22" w:rsidRDefault="00E42544" w:rsidP="00C64386">
            <w:pPr>
              <w:jc w:val="center"/>
              <w:rPr>
                <w:spacing w:val="-20"/>
              </w:rPr>
            </w:pPr>
            <w:r w:rsidRPr="00396E22">
              <w:rPr>
                <w:spacing w:val="-20"/>
              </w:rPr>
              <w:t>Россия</w:t>
            </w: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396E22">
        <w:tc>
          <w:tcPr>
            <w:tcW w:w="707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5.</w:t>
            </w:r>
          </w:p>
        </w:tc>
        <w:tc>
          <w:tcPr>
            <w:tcW w:w="1702" w:type="dxa"/>
            <w:vMerge w:val="restart"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Литвинов</w:t>
            </w:r>
          </w:p>
          <w:p w:rsidR="00E42544" w:rsidRPr="00396E22" w:rsidRDefault="00E42544" w:rsidP="008226E9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Владимир Ильич</w:t>
            </w:r>
          </w:p>
        </w:tc>
        <w:tc>
          <w:tcPr>
            <w:tcW w:w="2100" w:type="dxa"/>
            <w:vMerge w:val="restart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Директор МБУ города Шахты</w:t>
            </w:r>
          </w:p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«Эксплуатация водоотливных комплексов»</w:t>
            </w: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жилой дом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105,8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bCs/>
                <w:sz w:val="22"/>
                <w:szCs w:val="22"/>
              </w:rPr>
            </w:pPr>
            <w:r w:rsidRPr="00396E22">
              <w:rPr>
                <w:bCs/>
                <w:sz w:val="22"/>
                <w:szCs w:val="22"/>
              </w:rPr>
              <w:t>Автомобиль</w:t>
            </w:r>
          </w:p>
          <w:p w:rsidR="00E42544" w:rsidRPr="00396E22" w:rsidRDefault="00E42544" w:rsidP="00C64386">
            <w:pPr>
              <w:jc w:val="center"/>
              <w:rPr>
                <w:bCs/>
                <w:sz w:val="22"/>
                <w:szCs w:val="22"/>
              </w:rPr>
            </w:pPr>
            <w:hyperlink r:id="rId7" w:tgtFrame="_blank" w:history="1">
              <w:r w:rsidRPr="00396E22">
                <w:rPr>
                  <w:rStyle w:val="Hyperlink"/>
                  <w:bCs/>
                  <w:color w:val="auto"/>
                  <w:sz w:val="22"/>
                  <w:szCs w:val="22"/>
                  <w:u w:val="none"/>
                </w:rPr>
                <w:t>Лада</w:t>
              </w:r>
            </w:hyperlink>
            <w:r w:rsidRPr="00396E22">
              <w:rPr>
                <w:sz w:val="22"/>
                <w:szCs w:val="22"/>
              </w:rPr>
              <w:t xml:space="preserve"> Ларгус</w:t>
            </w:r>
          </w:p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1141888,18</w:t>
            </w:r>
          </w:p>
        </w:tc>
        <w:tc>
          <w:tcPr>
            <w:tcW w:w="500" w:type="dxa"/>
            <w:vMerge w:val="restart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  <w:tr w:rsidR="00E42544" w:rsidRPr="00396E22" w:rsidTr="00396E22"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земельный участок</w:t>
            </w:r>
          </w:p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(дачный)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600,0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396E22"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893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396E22"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</w:p>
        </w:tc>
        <w:tc>
          <w:tcPr>
            <w:tcW w:w="2100" w:type="dxa"/>
            <w:vMerge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гараж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34,8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Россия</w:t>
            </w:r>
          </w:p>
        </w:tc>
        <w:tc>
          <w:tcPr>
            <w:tcW w:w="12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</w:tr>
      <w:tr w:rsidR="00E42544" w:rsidRPr="00396E22" w:rsidTr="00396E22">
        <w:trPr>
          <w:trHeight w:val="562"/>
        </w:trPr>
        <w:tc>
          <w:tcPr>
            <w:tcW w:w="707" w:type="dxa"/>
            <w:vMerge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E42544" w:rsidRPr="00396E22" w:rsidRDefault="00E42544" w:rsidP="008226E9">
            <w:pPr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супруга (супруг)</w:t>
            </w:r>
          </w:p>
        </w:tc>
        <w:tc>
          <w:tcPr>
            <w:tcW w:w="2100" w:type="dxa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1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76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924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729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  <w:tc>
          <w:tcPr>
            <w:tcW w:w="1971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не имеет</w:t>
            </w:r>
          </w:p>
        </w:tc>
        <w:tc>
          <w:tcPr>
            <w:tcW w:w="14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121797,71</w:t>
            </w:r>
          </w:p>
        </w:tc>
        <w:tc>
          <w:tcPr>
            <w:tcW w:w="500" w:type="dxa"/>
            <w:vAlign w:val="center"/>
          </w:tcPr>
          <w:p w:rsidR="00E42544" w:rsidRPr="00396E22" w:rsidRDefault="00E42544" w:rsidP="00C64386">
            <w:pPr>
              <w:jc w:val="center"/>
              <w:rPr>
                <w:sz w:val="22"/>
                <w:szCs w:val="22"/>
              </w:rPr>
            </w:pPr>
            <w:r w:rsidRPr="00396E22">
              <w:rPr>
                <w:sz w:val="22"/>
                <w:szCs w:val="22"/>
              </w:rPr>
              <w:t>-</w:t>
            </w:r>
          </w:p>
        </w:tc>
      </w:tr>
    </w:tbl>
    <w:p w:rsidR="00E42544" w:rsidRPr="00396E22" w:rsidRDefault="00E42544" w:rsidP="00F56DD3">
      <w:pPr>
        <w:jc w:val="center"/>
        <w:rPr>
          <w:sz w:val="22"/>
          <w:szCs w:val="22"/>
        </w:rPr>
      </w:pPr>
    </w:p>
    <w:p w:rsidR="00E42544" w:rsidRPr="00396E22" w:rsidRDefault="00E42544" w:rsidP="005E3BE1">
      <w:pPr>
        <w:rPr>
          <w:sz w:val="22"/>
          <w:szCs w:val="22"/>
        </w:rPr>
      </w:pPr>
    </w:p>
    <w:p w:rsidR="00E42544" w:rsidRDefault="00E42544" w:rsidP="005E3BE1"/>
    <w:p w:rsidR="00E42544" w:rsidRPr="00E12FFE" w:rsidRDefault="00E42544" w:rsidP="005E3BE1">
      <w:pPr>
        <w:rPr>
          <w:sz w:val="24"/>
          <w:szCs w:val="24"/>
        </w:rPr>
      </w:pPr>
      <w:r w:rsidRPr="00E12FFE">
        <w:rPr>
          <w:sz w:val="24"/>
          <w:szCs w:val="24"/>
        </w:rPr>
        <w:t xml:space="preserve">Начальник отдела </w:t>
      </w:r>
    </w:p>
    <w:p w:rsidR="00E42544" w:rsidRPr="00E12FFE" w:rsidRDefault="00E42544" w:rsidP="005E3BE1">
      <w:pPr>
        <w:rPr>
          <w:sz w:val="24"/>
          <w:szCs w:val="24"/>
        </w:rPr>
      </w:pPr>
      <w:r w:rsidRPr="00E12FFE">
        <w:rPr>
          <w:sz w:val="24"/>
          <w:szCs w:val="24"/>
        </w:rPr>
        <w:t xml:space="preserve">муниципальной службы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</w:t>
      </w:r>
      <w:r w:rsidRPr="00E12FFE">
        <w:rPr>
          <w:sz w:val="24"/>
          <w:szCs w:val="24"/>
        </w:rPr>
        <w:t xml:space="preserve">         Агалакова И.В.</w:t>
      </w:r>
    </w:p>
    <w:p w:rsidR="00E42544" w:rsidRPr="00EE4658" w:rsidRDefault="00E42544" w:rsidP="00F56DD3">
      <w:pPr>
        <w:jc w:val="center"/>
        <w:rPr>
          <w:sz w:val="24"/>
          <w:szCs w:val="24"/>
        </w:rPr>
      </w:pPr>
    </w:p>
    <w:sectPr w:rsidR="00E42544" w:rsidRPr="00EE4658" w:rsidSect="00793F61">
      <w:pgSz w:w="16840" w:h="11907" w:orient="landscape" w:code="9"/>
      <w:pgMar w:top="1134" w:right="737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544" w:rsidRDefault="00E42544" w:rsidP="00001CB3">
      <w:r>
        <w:separator/>
      </w:r>
    </w:p>
  </w:endnote>
  <w:endnote w:type="continuationSeparator" w:id="0">
    <w:p w:rsidR="00E42544" w:rsidRDefault="00E42544" w:rsidP="00001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544" w:rsidRDefault="00E42544" w:rsidP="00001CB3">
      <w:r>
        <w:separator/>
      </w:r>
    </w:p>
  </w:footnote>
  <w:footnote w:type="continuationSeparator" w:id="0">
    <w:p w:rsidR="00E42544" w:rsidRDefault="00E42544" w:rsidP="00001CB3">
      <w:r>
        <w:continuationSeparator/>
      </w:r>
    </w:p>
  </w:footnote>
  <w:footnote w:id="1">
    <w:p w:rsidR="00E42544" w:rsidRDefault="00E42544" w:rsidP="00C21D60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3E73"/>
    <w:multiLevelType w:val="hybridMultilevel"/>
    <w:tmpl w:val="4278605A"/>
    <w:lvl w:ilvl="0" w:tplc="B1FA5F7A">
      <w:start w:val="5"/>
      <w:numFmt w:val="decimal"/>
      <w:lvlText w:val="%1."/>
      <w:lvlJc w:val="left"/>
      <w:pPr>
        <w:tabs>
          <w:tab w:val="num" w:pos="720"/>
        </w:tabs>
        <w:ind w:left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0F3754"/>
    <w:multiLevelType w:val="hybridMultilevel"/>
    <w:tmpl w:val="A45CF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1053C0"/>
    <w:multiLevelType w:val="hybridMultilevel"/>
    <w:tmpl w:val="661EECDC"/>
    <w:lvl w:ilvl="0" w:tplc="B7FCCAEC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4C800C35"/>
    <w:multiLevelType w:val="hybridMultilevel"/>
    <w:tmpl w:val="04707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DDE09E5"/>
    <w:multiLevelType w:val="hybridMultilevel"/>
    <w:tmpl w:val="CD76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B6656E"/>
    <w:multiLevelType w:val="hybridMultilevel"/>
    <w:tmpl w:val="4B9C0F9C"/>
    <w:lvl w:ilvl="0" w:tplc="1896B95A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6">
    <w:nsid w:val="75E36301"/>
    <w:multiLevelType w:val="hybridMultilevel"/>
    <w:tmpl w:val="228471C2"/>
    <w:lvl w:ilvl="0" w:tplc="7E9803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621339B"/>
    <w:multiLevelType w:val="hybridMultilevel"/>
    <w:tmpl w:val="54D61F4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225"/>
    <w:rsid w:val="00001CB3"/>
    <w:rsid w:val="00015DE3"/>
    <w:rsid w:val="00017174"/>
    <w:rsid w:val="000203D6"/>
    <w:rsid w:val="00020FF2"/>
    <w:rsid w:val="000224DC"/>
    <w:rsid w:val="0002633C"/>
    <w:rsid w:val="0002657C"/>
    <w:rsid w:val="00034321"/>
    <w:rsid w:val="000352DC"/>
    <w:rsid w:val="000365DC"/>
    <w:rsid w:val="00041380"/>
    <w:rsid w:val="00046669"/>
    <w:rsid w:val="00070006"/>
    <w:rsid w:val="00075B3F"/>
    <w:rsid w:val="00076AA1"/>
    <w:rsid w:val="00086AA1"/>
    <w:rsid w:val="00087F74"/>
    <w:rsid w:val="00092372"/>
    <w:rsid w:val="000C11B3"/>
    <w:rsid w:val="000C65B6"/>
    <w:rsid w:val="000D472A"/>
    <w:rsid w:val="000D7957"/>
    <w:rsid w:val="000D797E"/>
    <w:rsid w:val="000E26C2"/>
    <w:rsid w:val="000E7A72"/>
    <w:rsid w:val="00102620"/>
    <w:rsid w:val="00103778"/>
    <w:rsid w:val="00103F23"/>
    <w:rsid w:val="001117D9"/>
    <w:rsid w:val="00111B3B"/>
    <w:rsid w:val="00124487"/>
    <w:rsid w:val="0013448E"/>
    <w:rsid w:val="00135431"/>
    <w:rsid w:val="00144E10"/>
    <w:rsid w:val="00153AFF"/>
    <w:rsid w:val="00153E9E"/>
    <w:rsid w:val="00155694"/>
    <w:rsid w:val="00161440"/>
    <w:rsid w:val="0017238C"/>
    <w:rsid w:val="0017621C"/>
    <w:rsid w:val="00186CCA"/>
    <w:rsid w:val="00187E5B"/>
    <w:rsid w:val="0019004D"/>
    <w:rsid w:val="001928A1"/>
    <w:rsid w:val="00195EE6"/>
    <w:rsid w:val="00196DE2"/>
    <w:rsid w:val="001A157A"/>
    <w:rsid w:val="001A1EFA"/>
    <w:rsid w:val="001B5BB4"/>
    <w:rsid w:val="001B7C8B"/>
    <w:rsid w:val="001E455D"/>
    <w:rsid w:val="001E64B7"/>
    <w:rsid w:val="001E7889"/>
    <w:rsid w:val="001F613C"/>
    <w:rsid w:val="00200BE3"/>
    <w:rsid w:val="0020509F"/>
    <w:rsid w:val="00206023"/>
    <w:rsid w:val="002067C2"/>
    <w:rsid w:val="0020709A"/>
    <w:rsid w:val="0021141D"/>
    <w:rsid w:val="0023053B"/>
    <w:rsid w:val="00233AFB"/>
    <w:rsid w:val="00235C12"/>
    <w:rsid w:val="002404AE"/>
    <w:rsid w:val="002479FF"/>
    <w:rsid w:val="00266C81"/>
    <w:rsid w:val="00282714"/>
    <w:rsid w:val="00287A75"/>
    <w:rsid w:val="0029143B"/>
    <w:rsid w:val="002A0F94"/>
    <w:rsid w:val="002A58B7"/>
    <w:rsid w:val="002A5FBF"/>
    <w:rsid w:val="002B1883"/>
    <w:rsid w:val="002B4BF3"/>
    <w:rsid w:val="002C136F"/>
    <w:rsid w:val="002C4054"/>
    <w:rsid w:val="002D502D"/>
    <w:rsid w:val="002D5E0E"/>
    <w:rsid w:val="002E292B"/>
    <w:rsid w:val="002E6642"/>
    <w:rsid w:val="002E770B"/>
    <w:rsid w:val="002F0EED"/>
    <w:rsid w:val="003030F3"/>
    <w:rsid w:val="00312C21"/>
    <w:rsid w:val="0031772E"/>
    <w:rsid w:val="00317955"/>
    <w:rsid w:val="00354706"/>
    <w:rsid w:val="00354939"/>
    <w:rsid w:val="00354E53"/>
    <w:rsid w:val="00355A1A"/>
    <w:rsid w:val="0036744D"/>
    <w:rsid w:val="00367EBD"/>
    <w:rsid w:val="003702F5"/>
    <w:rsid w:val="00371A94"/>
    <w:rsid w:val="00390981"/>
    <w:rsid w:val="00396E22"/>
    <w:rsid w:val="003A1DBB"/>
    <w:rsid w:val="003B0E79"/>
    <w:rsid w:val="003B2307"/>
    <w:rsid w:val="003B5D7D"/>
    <w:rsid w:val="003B61CF"/>
    <w:rsid w:val="003B6528"/>
    <w:rsid w:val="003C246D"/>
    <w:rsid w:val="003C7C19"/>
    <w:rsid w:val="003D0389"/>
    <w:rsid w:val="003D0C75"/>
    <w:rsid w:val="003D3AB8"/>
    <w:rsid w:val="003E63A2"/>
    <w:rsid w:val="003F6302"/>
    <w:rsid w:val="003F7388"/>
    <w:rsid w:val="00411263"/>
    <w:rsid w:val="00422D78"/>
    <w:rsid w:val="004309D9"/>
    <w:rsid w:val="00442088"/>
    <w:rsid w:val="0044547C"/>
    <w:rsid w:val="00445B9B"/>
    <w:rsid w:val="004500D6"/>
    <w:rsid w:val="00463627"/>
    <w:rsid w:val="004637C8"/>
    <w:rsid w:val="004711FF"/>
    <w:rsid w:val="0047526F"/>
    <w:rsid w:val="004803F1"/>
    <w:rsid w:val="00487428"/>
    <w:rsid w:val="004944F7"/>
    <w:rsid w:val="00496FD5"/>
    <w:rsid w:val="004A7069"/>
    <w:rsid w:val="004B2B1D"/>
    <w:rsid w:val="004B65E0"/>
    <w:rsid w:val="004C024A"/>
    <w:rsid w:val="004C0975"/>
    <w:rsid w:val="004C0C15"/>
    <w:rsid w:val="004D1BDE"/>
    <w:rsid w:val="004D40A6"/>
    <w:rsid w:val="004D4E60"/>
    <w:rsid w:val="004F2159"/>
    <w:rsid w:val="00503C8B"/>
    <w:rsid w:val="00514A5B"/>
    <w:rsid w:val="00517D10"/>
    <w:rsid w:val="0052127C"/>
    <w:rsid w:val="005278B1"/>
    <w:rsid w:val="00543441"/>
    <w:rsid w:val="00551749"/>
    <w:rsid w:val="005532BA"/>
    <w:rsid w:val="00553CCC"/>
    <w:rsid w:val="0057417B"/>
    <w:rsid w:val="00581049"/>
    <w:rsid w:val="005810BB"/>
    <w:rsid w:val="0059538F"/>
    <w:rsid w:val="005A08E6"/>
    <w:rsid w:val="005B39E0"/>
    <w:rsid w:val="005C09B0"/>
    <w:rsid w:val="005C2897"/>
    <w:rsid w:val="005D05B1"/>
    <w:rsid w:val="005D3419"/>
    <w:rsid w:val="005E18FE"/>
    <w:rsid w:val="005E3BE1"/>
    <w:rsid w:val="005E4B99"/>
    <w:rsid w:val="005E6228"/>
    <w:rsid w:val="005F02AF"/>
    <w:rsid w:val="005F252D"/>
    <w:rsid w:val="005F4C13"/>
    <w:rsid w:val="00607CA8"/>
    <w:rsid w:val="0061756A"/>
    <w:rsid w:val="006256B5"/>
    <w:rsid w:val="0062625F"/>
    <w:rsid w:val="00626A42"/>
    <w:rsid w:val="00626FF2"/>
    <w:rsid w:val="0063769F"/>
    <w:rsid w:val="00643D8E"/>
    <w:rsid w:val="00645B07"/>
    <w:rsid w:val="0065027A"/>
    <w:rsid w:val="00650C29"/>
    <w:rsid w:val="00651996"/>
    <w:rsid w:val="00656A1F"/>
    <w:rsid w:val="006650FC"/>
    <w:rsid w:val="00665225"/>
    <w:rsid w:val="0066578B"/>
    <w:rsid w:val="00670BA5"/>
    <w:rsid w:val="006764E2"/>
    <w:rsid w:val="00676904"/>
    <w:rsid w:val="00680534"/>
    <w:rsid w:val="00686BA9"/>
    <w:rsid w:val="00687A1D"/>
    <w:rsid w:val="00687B3F"/>
    <w:rsid w:val="006932A3"/>
    <w:rsid w:val="006A4393"/>
    <w:rsid w:val="006A5066"/>
    <w:rsid w:val="006B1AB8"/>
    <w:rsid w:val="006B4C5E"/>
    <w:rsid w:val="006C6E4A"/>
    <w:rsid w:val="006D11AC"/>
    <w:rsid w:val="006D2E9B"/>
    <w:rsid w:val="006F230D"/>
    <w:rsid w:val="006F336A"/>
    <w:rsid w:val="0071027B"/>
    <w:rsid w:val="007170CF"/>
    <w:rsid w:val="00721EB7"/>
    <w:rsid w:val="007351C6"/>
    <w:rsid w:val="0073741C"/>
    <w:rsid w:val="007422BF"/>
    <w:rsid w:val="00747E8A"/>
    <w:rsid w:val="00750526"/>
    <w:rsid w:val="00753A32"/>
    <w:rsid w:val="00754775"/>
    <w:rsid w:val="00755DF1"/>
    <w:rsid w:val="00757C87"/>
    <w:rsid w:val="0076576F"/>
    <w:rsid w:val="00773208"/>
    <w:rsid w:val="00774135"/>
    <w:rsid w:val="0078125B"/>
    <w:rsid w:val="00784897"/>
    <w:rsid w:val="00791EBC"/>
    <w:rsid w:val="00793F61"/>
    <w:rsid w:val="00796E51"/>
    <w:rsid w:val="007A0C55"/>
    <w:rsid w:val="007A0CA0"/>
    <w:rsid w:val="007A5270"/>
    <w:rsid w:val="007B6DD0"/>
    <w:rsid w:val="007C26D1"/>
    <w:rsid w:val="007D212B"/>
    <w:rsid w:val="007E1617"/>
    <w:rsid w:val="007E680F"/>
    <w:rsid w:val="007F02FE"/>
    <w:rsid w:val="007F4D8F"/>
    <w:rsid w:val="008045BE"/>
    <w:rsid w:val="008061B9"/>
    <w:rsid w:val="008226E9"/>
    <w:rsid w:val="00824160"/>
    <w:rsid w:val="00826E33"/>
    <w:rsid w:val="00826EF8"/>
    <w:rsid w:val="0082798E"/>
    <w:rsid w:val="008335CE"/>
    <w:rsid w:val="008408B7"/>
    <w:rsid w:val="00860C05"/>
    <w:rsid w:val="00862F3F"/>
    <w:rsid w:val="00864229"/>
    <w:rsid w:val="0087217E"/>
    <w:rsid w:val="00874423"/>
    <w:rsid w:val="00875E1E"/>
    <w:rsid w:val="00877960"/>
    <w:rsid w:val="00897103"/>
    <w:rsid w:val="008A1145"/>
    <w:rsid w:val="008C1080"/>
    <w:rsid w:val="008D5A60"/>
    <w:rsid w:val="008E153A"/>
    <w:rsid w:val="008E181E"/>
    <w:rsid w:val="008E2B09"/>
    <w:rsid w:val="008E31A8"/>
    <w:rsid w:val="008E6F49"/>
    <w:rsid w:val="008F01EA"/>
    <w:rsid w:val="008F1BAF"/>
    <w:rsid w:val="008F2EC6"/>
    <w:rsid w:val="00901B9B"/>
    <w:rsid w:val="00902FAC"/>
    <w:rsid w:val="00904468"/>
    <w:rsid w:val="00905455"/>
    <w:rsid w:val="00907EF2"/>
    <w:rsid w:val="00910D92"/>
    <w:rsid w:val="0091355D"/>
    <w:rsid w:val="00915A56"/>
    <w:rsid w:val="009167BC"/>
    <w:rsid w:val="009174DC"/>
    <w:rsid w:val="0092126C"/>
    <w:rsid w:val="00922C09"/>
    <w:rsid w:val="00923DE8"/>
    <w:rsid w:val="00924ADA"/>
    <w:rsid w:val="00936715"/>
    <w:rsid w:val="009465E9"/>
    <w:rsid w:val="009508A3"/>
    <w:rsid w:val="00955259"/>
    <w:rsid w:val="00961A94"/>
    <w:rsid w:val="00971FC3"/>
    <w:rsid w:val="00972797"/>
    <w:rsid w:val="00972B13"/>
    <w:rsid w:val="00981630"/>
    <w:rsid w:val="00985FC9"/>
    <w:rsid w:val="009A3729"/>
    <w:rsid w:val="009A5254"/>
    <w:rsid w:val="009C25A9"/>
    <w:rsid w:val="009D4DE1"/>
    <w:rsid w:val="009D4E99"/>
    <w:rsid w:val="009F1491"/>
    <w:rsid w:val="009F3B6E"/>
    <w:rsid w:val="009F59A7"/>
    <w:rsid w:val="009F5F79"/>
    <w:rsid w:val="009F7DBF"/>
    <w:rsid w:val="00A00499"/>
    <w:rsid w:val="00A179B0"/>
    <w:rsid w:val="00A23D7D"/>
    <w:rsid w:val="00A24546"/>
    <w:rsid w:val="00A265F0"/>
    <w:rsid w:val="00A26EB8"/>
    <w:rsid w:val="00A311B5"/>
    <w:rsid w:val="00A32D3A"/>
    <w:rsid w:val="00A34E18"/>
    <w:rsid w:val="00A353F8"/>
    <w:rsid w:val="00A44C6C"/>
    <w:rsid w:val="00A5170D"/>
    <w:rsid w:val="00A5342B"/>
    <w:rsid w:val="00A5508A"/>
    <w:rsid w:val="00A6188C"/>
    <w:rsid w:val="00A628E3"/>
    <w:rsid w:val="00A81266"/>
    <w:rsid w:val="00A84D19"/>
    <w:rsid w:val="00A96713"/>
    <w:rsid w:val="00AB271B"/>
    <w:rsid w:val="00AB715D"/>
    <w:rsid w:val="00AB723B"/>
    <w:rsid w:val="00AC3165"/>
    <w:rsid w:val="00AC3890"/>
    <w:rsid w:val="00AC4FA4"/>
    <w:rsid w:val="00AD1308"/>
    <w:rsid w:val="00AD4826"/>
    <w:rsid w:val="00AD5565"/>
    <w:rsid w:val="00AD5F6B"/>
    <w:rsid w:val="00AE0863"/>
    <w:rsid w:val="00AE42DB"/>
    <w:rsid w:val="00AF7AE9"/>
    <w:rsid w:val="00B02005"/>
    <w:rsid w:val="00B034B3"/>
    <w:rsid w:val="00B04CF3"/>
    <w:rsid w:val="00B05E46"/>
    <w:rsid w:val="00B07DBC"/>
    <w:rsid w:val="00B1679C"/>
    <w:rsid w:val="00B16A0F"/>
    <w:rsid w:val="00B16CCB"/>
    <w:rsid w:val="00B21490"/>
    <w:rsid w:val="00B224C2"/>
    <w:rsid w:val="00B33E3B"/>
    <w:rsid w:val="00B43BB4"/>
    <w:rsid w:val="00B44176"/>
    <w:rsid w:val="00B55144"/>
    <w:rsid w:val="00B6040A"/>
    <w:rsid w:val="00B850D1"/>
    <w:rsid w:val="00B95C00"/>
    <w:rsid w:val="00BA0174"/>
    <w:rsid w:val="00BA0B46"/>
    <w:rsid w:val="00BA1B6E"/>
    <w:rsid w:val="00BC0221"/>
    <w:rsid w:val="00BC26A5"/>
    <w:rsid w:val="00BC53FE"/>
    <w:rsid w:val="00BD025A"/>
    <w:rsid w:val="00BD622A"/>
    <w:rsid w:val="00BE0645"/>
    <w:rsid w:val="00BE353B"/>
    <w:rsid w:val="00BF1811"/>
    <w:rsid w:val="00BF7C17"/>
    <w:rsid w:val="00C01C54"/>
    <w:rsid w:val="00C0400C"/>
    <w:rsid w:val="00C04432"/>
    <w:rsid w:val="00C060C6"/>
    <w:rsid w:val="00C153C8"/>
    <w:rsid w:val="00C21D60"/>
    <w:rsid w:val="00C40AC5"/>
    <w:rsid w:val="00C411FD"/>
    <w:rsid w:val="00C42C00"/>
    <w:rsid w:val="00C47DB5"/>
    <w:rsid w:val="00C51420"/>
    <w:rsid w:val="00C526C7"/>
    <w:rsid w:val="00C55327"/>
    <w:rsid w:val="00C57CE9"/>
    <w:rsid w:val="00C633A9"/>
    <w:rsid w:val="00C64386"/>
    <w:rsid w:val="00C64593"/>
    <w:rsid w:val="00C711A2"/>
    <w:rsid w:val="00C745C8"/>
    <w:rsid w:val="00C75FDB"/>
    <w:rsid w:val="00C760D7"/>
    <w:rsid w:val="00C86E1D"/>
    <w:rsid w:val="00C9360E"/>
    <w:rsid w:val="00CB7C42"/>
    <w:rsid w:val="00CC4017"/>
    <w:rsid w:val="00CC6334"/>
    <w:rsid w:val="00CC6809"/>
    <w:rsid w:val="00CC7645"/>
    <w:rsid w:val="00CD28A1"/>
    <w:rsid w:val="00CE153B"/>
    <w:rsid w:val="00CE1D7C"/>
    <w:rsid w:val="00D0386A"/>
    <w:rsid w:val="00D05740"/>
    <w:rsid w:val="00D058B8"/>
    <w:rsid w:val="00D06D87"/>
    <w:rsid w:val="00D12141"/>
    <w:rsid w:val="00D168FD"/>
    <w:rsid w:val="00D30416"/>
    <w:rsid w:val="00D31BD4"/>
    <w:rsid w:val="00D37569"/>
    <w:rsid w:val="00D37C74"/>
    <w:rsid w:val="00D43592"/>
    <w:rsid w:val="00D51EEC"/>
    <w:rsid w:val="00D52CC0"/>
    <w:rsid w:val="00D53C12"/>
    <w:rsid w:val="00D60F46"/>
    <w:rsid w:val="00D86432"/>
    <w:rsid w:val="00D928DA"/>
    <w:rsid w:val="00D95D24"/>
    <w:rsid w:val="00DA3E3B"/>
    <w:rsid w:val="00DA439D"/>
    <w:rsid w:val="00DA73FE"/>
    <w:rsid w:val="00DB3A2C"/>
    <w:rsid w:val="00DB5FE5"/>
    <w:rsid w:val="00DB64F9"/>
    <w:rsid w:val="00DC67B7"/>
    <w:rsid w:val="00DD4FF6"/>
    <w:rsid w:val="00DD6FB0"/>
    <w:rsid w:val="00DE157A"/>
    <w:rsid w:val="00DE30E6"/>
    <w:rsid w:val="00DE3157"/>
    <w:rsid w:val="00DF1A76"/>
    <w:rsid w:val="00DF28E5"/>
    <w:rsid w:val="00DF2C0A"/>
    <w:rsid w:val="00DF453D"/>
    <w:rsid w:val="00E0260D"/>
    <w:rsid w:val="00E03225"/>
    <w:rsid w:val="00E05448"/>
    <w:rsid w:val="00E064D0"/>
    <w:rsid w:val="00E10444"/>
    <w:rsid w:val="00E1207A"/>
    <w:rsid w:val="00E12FFE"/>
    <w:rsid w:val="00E16F76"/>
    <w:rsid w:val="00E23A19"/>
    <w:rsid w:val="00E251B5"/>
    <w:rsid w:val="00E300C5"/>
    <w:rsid w:val="00E34321"/>
    <w:rsid w:val="00E42544"/>
    <w:rsid w:val="00E519DD"/>
    <w:rsid w:val="00E51A3A"/>
    <w:rsid w:val="00E54B91"/>
    <w:rsid w:val="00E64997"/>
    <w:rsid w:val="00E65207"/>
    <w:rsid w:val="00E6585E"/>
    <w:rsid w:val="00E661AF"/>
    <w:rsid w:val="00E712F7"/>
    <w:rsid w:val="00E81AA3"/>
    <w:rsid w:val="00E835E4"/>
    <w:rsid w:val="00E85A7F"/>
    <w:rsid w:val="00E95564"/>
    <w:rsid w:val="00E96AD8"/>
    <w:rsid w:val="00E976F2"/>
    <w:rsid w:val="00EB4F40"/>
    <w:rsid w:val="00EC1859"/>
    <w:rsid w:val="00EC1D95"/>
    <w:rsid w:val="00EC2D63"/>
    <w:rsid w:val="00EC4DAF"/>
    <w:rsid w:val="00EE4658"/>
    <w:rsid w:val="00EE551F"/>
    <w:rsid w:val="00EE7C7A"/>
    <w:rsid w:val="00EF5FD3"/>
    <w:rsid w:val="00EF7D3C"/>
    <w:rsid w:val="00F00095"/>
    <w:rsid w:val="00F06490"/>
    <w:rsid w:val="00F201C2"/>
    <w:rsid w:val="00F34FFD"/>
    <w:rsid w:val="00F40BBE"/>
    <w:rsid w:val="00F444A2"/>
    <w:rsid w:val="00F52892"/>
    <w:rsid w:val="00F537F7"/>
    <w:rsid w:val="00F55E0C"/>
    <w:rsid w:val="00F56DD3"/>
    <w:rsid w:val="00F57382"/>
    <w:rsid w:val="00F63FA4"/>
    <w:rsid w:val="00F70675"/>
    <w:rsid w:val="00F719CA"/>
    <w:rsid w:val="00F75181"/>
    <w:rsid w:val="00F80336"/>
    <w:rsid w:val="00F8216A"/>
    <w:rsid w:val="00F90110"/>
    <w:rsid w:val="00FA1959"/>
    <w:rsid w:val="00FA3C0A"/>
    <w:rsid w:val="00FC08A6"/>
    <w:rsid w:val="00FC1924"/>
    <w:rsid w:val="00FC289E"/>
    <w:rsid w:val="00FC3577"/>
    <w:rsid w:val="00FD36F5"/>
    <w:rsid w:val="00FD63E5"/>
    <w:rsid w:val="00FE40C2"/>
    <w:rsid w:val="00FF596B"/>
    <w:rsid w:val="00FF66A7"/>
    <w:rsid w:val="00FF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25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125B"/>
    <w:pPr>
      <w:keepNext/>
      <w:ind w:left="139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439D"/>
    <w:pPr>
      <w:keepNext/>
      <w:jc w:val="center"/>
      <w:outlineLvl w:val="1"/>
    </w:pPr>
    <w:rPr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439D"/>
    <w:pPr>
      <w:keepNext/>
      <w:jc w:val="center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A439D"/>
    <w:pPr>
      <w:keepNext/>
      <w:jc w:val="center"/>
      <w:outlineLvl w:val="3"/>
    </w:pPr>
    <w:rPr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27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2127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2127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2127C"/>
    <w:rPr>
      <w:rFonts w:ascii="Calibri" w:hAnsi="Calibri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52127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2127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2127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52127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52127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A43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DE315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DE3157"/>
    <w:rPr>
      <w:rFonts w:cs="Times New Roman"/>
      <w:b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001CB3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01CB3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01CB3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CB7C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8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n.yandex.ru/count/AS3F02CUj_e40000Zhzqtt45XPq879K2cm5kGxS18pA8kTgbe0M9e2h51PY979wIi_6ThWxF0QPPYhIcQ8O1tBggOp82lRCv7Cu1gW6beEdl0xogura3ZG7T0TwG9FIHi2FpwW6FlyxJC0MVeAYxhPCdcGL2Z9qnTBQSsoArc8eTe90BaA-TCNIpa9yaj9YA7TcG2v3Qa9yab9E52QUVk0geikKSMmQX-aONeP1hGbiBem6ai0000FQk-MP0jN445UK1iG6of1000i7__________m_2yeGtOFCEApK7ql__________3zF__________m_V9tW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3</Pages>
  <Words>500</Words>
  <Characters>2850</Characters>
  <Application>Microsoft Office Outlook</Application>
  <DocSecurity>0</DocSecurity>
  <Lines>0</Lines>
  <Paragraphs>0</Paragraphs>
  <ScaleCrop>false</ScaleCrop>
  <Company>Департамент Финансов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служебного пользования    Экз</dc:title>
  <dc:subject/>
  <dc:creator>ConsultantPlus</dc:creator>
  <cp:keywords/>
  <dc:description/>
  <cp:lastModifiedBy>erokhina</cp:lastModifiedBy>
  <cp:revision>15</cp:revision>
  <cp:lastPrinted>2014-04-21T06:01:00Z</cp:lastPrinted>
  <dcterms:created xsi:type="dcterms:W3CDTF">2018-05-08T07:37:00Z</dcterms:created>
  <dcterms:modified xsi:type="dcterms:W3CDTF">2019-05-06T06:18:00Z</dcterms:modified>
</cp:coreProperties>
</file>